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46B71" w:rsidRPr="00D46B71" w14:paraId="635C359C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E237F4" w14:textId="77777777" w:rsidR="00D46B71" w:rsidRPr="00D46B71" w:rsidRDefault="00D46B71" w:rsidP="00D46B71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8975D0" w14:textId="77777777"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799529" w14:textId="77777777"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46B71" w:rsidRPr="00D46B71" w14:paraId="544482EE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819B34" w14:textId="77777777" w:rsidR="00D46B71" w:rsidRPr="00D46B71" w:rsidRDefault="00D46B71" w:rsidP="00D46B71"/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2C0B8E" w14:textId="77777777" w:rsidR="00D46B71" w:rsidRPr="00D46B71" w:rsidRDefault="00D46B71" w:rsidP="00D46B71"/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4357A" w14:textId="77777777" w:rsidR="00D46B71" w:rsidRPr="00D46B71" w:rsidRDefault="00D46B71" w:rsidP="00D46B71"/>
        </w:tc>
      </w:tr>
      <w:tr w:rsidR="00D46B71" w:rsidRPr="00D46B71" w14:paraId="69F4EE93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35FB6CE" w14:textId="77777777" w:rsidR="00D46B71" w:rsidRPr="00D46B71" w:rsidRDefault="00D46B71" w:rsidP="00D46B71">
            <w:r>
              <w:t>Baumaßnahme</w:t>
            </w:r>
          </w:p>
        </w:tc>
      </w:tr>
      <w:tr w:rsidR="00D46B71" w:rsidRPr="00D46B71" w14:paraId="3F5FC6D4" w14:textId="77777777" w:rsidTr="0062738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4717343" w14:textId="1C000118" w:rsidR="00D46B71" w:rsidRPr="00D46B71" w:rsidRDefault="00F42381" w:rsidP="00D46B71">
            <w:r>
              <w:rPr>
                <w:noProof/>
                <w:position w:val="10"/>
              </w:rPr>
              <w:t>Erneuerung von Wirtschaftswegen 2026</w:t>
            </w:r>
          </w:p>
        </w:tc>
      </w:tr>
      <w:tr w:rsidR="00D46B71" w:rsidRPr="00D46B71" w14:paraId="4A238BA5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5B85A9" w14:textId="77777777" w:rsidR="00D46B71" w:rsidRPr="00D46B71" w:rsidRDefault="00D46B71" w:rsidP="00D46B71"/>
        </w:tc>
      </w:tr>
      <w:tr w:rsidR="00D46B71" w:rsidRPr="00D46B71" w14:paraId="35E5006A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50B11E52" w14:textId="77777777" w:rsidR="00D46B71" w:rsidRPr="00D46B71" w:rsidRDefault="00AC39D1" w:rsidP="00D46B71">
            <w:r>
              <w:t>Leistung</w:t>
            </w:r>
          </w:p>
        </w:tc>
      </w:tr>
      <w:tr w:rsidR="00D46B71" w:rsidRPr="00D46B71" w14:paraId="170F18BC" w14:textId="77777777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D4DA712" w14:textId="65B17FA9" w:rsidR="00D46B71" w:rsidRPr="00D46B71" w:rsidRDefault="00F42381" w:rsidP="00D46B71">
            <w:r>
              <w:rPr>
                <w:noProof/>
                <w:position w:val="10"/>
              </w:rPr>
              <w:t>Straßenbauarbeiten DIN 18300, 18317 und 18318</w:t>
            </w:r>
          </w:p>
        </w:tc>
      </w:tr>
    </w:tbl>
    <w:p w14:paraId="3934AACE" w14:textId="77777777" w:rsidR="002748DF" w:rsidRDefault="002748DF" w:rsidP="00046C8E"/>
    <w:p w14:paraId="348977C1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8C3F591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58A44D1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0B075F9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CAA911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68C418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3DBB61D0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485271FB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2F489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00E11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4BC8CC9B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5E438D" w14:textId="77777777" w:rsidR="00D46B71" w:rsidRPr="00D46B71" w:rsidRDefault="00D46B71" w:rsidP="00D46B71"/>
        </w:tc>
      </w:tr>
      <w:tr w:rsidR="00D46B71" w:rsidRPr="00D46B71" w14:paraId="1D84BB3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8A7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2BE0BA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5E59362E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80713C" w14:textId="77777777" w:rsidR="00D46B71" w:rsidRPr="00D46B71" w:rsidRDefault="00D46B71" w:rsidP="00D46B71"/>
        </w:tc>
      </w:tr>
      <w:tr w:rsidR="00D46B71" w:rsidRPr="00D46B71" w14:paraId="2E2ECCA6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0E7A6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AAA52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2E4CAA8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0E3F51B9" w14:textId="77777777" w:rsidR="00D46B71" w:rsidRPr="00D46B71" w:rsidRDefault="00D46B71" w:rsidP="00D46B71"/>
        </w:tc>
      </w:tr>
      <w:tr w:rsidR="00D46B71" w:rsidRPr="00D46B71" w14:paraId="3508864C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6DB6BF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008B14E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3886B0BD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2370D5E" w14:textId="77777777" w:rsidR="00D46B71" w:rsidRPr="00D46B71" w:rsidRDefault="00D46B71" w:rsidP="00D46B71"/>
        </w:tc>
      </w:tr>
    </w:tbl>
    <w:p w14:paraId="2314DF76" w14:textId="77777777" w:rsidR="00D46B71" w:rsidRDefault="00D46B71" w:rsidP="00046C8E"/>
    <w:p w14:paraId="72CD8123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0E022A9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1F53D83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9E8C7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80116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E28FB55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3EAE0B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0A79E61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973ECE4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7A5161D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99C92F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CC7F3CE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3DE0F6AF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647109" w14:textId="77777777" w:rsidR="00D46B71" w:rsidRPr="00D46B71" w:rsidRDefault="00D46B71" w:rsidP="00D46B71"/>
        </w:tc>
      </w:tr>
    </w:tbl>
    <w:p w14:paraId="1F22C9B9" w14:textId="77777777" w:rsidR="00D46B71" w:rsidRDefault="00D46B71" w:rsidP="00046C8E"/>
    <w:p w14:paraId="14A1919B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155BA128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425FA266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4237B2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71CDE7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E5EAE9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A71E36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F4E7E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5C68776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2E0018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3AC3976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47A5B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EF920B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54C9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C9E307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67F13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3AB03F4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B6ECE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60BB63D2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C37DBC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0FF156EB" w14:textId="77777777" w:rsidR="00D46B71" w:rsidRDefault="00D46B71" w:rsidP="00046C8E"/>
    <w:p w14:paraId="38A030DD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44C70328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47F70A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812168D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48F81589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5EFB56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06DD18E4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6B10A60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78BEA4D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3A03DFEE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D0E5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0BF1B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7345AF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369068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F2B450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7581438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1B284E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A16AC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38A64D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F4B01B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B8CB3A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2FD3D02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BE61A0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28B6EDFD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B095D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14D2E29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8F0B6F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5A89E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0C5A93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69F909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11E8BD6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C3A57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D4C706" w14:textId="77777777" w:rsidR="00D46B71" w:rsidRPr="00C33C0C" w:rsidRDefault="00F42381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w:pict w14:anchorId="7EE64E74"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25" o:spid="_x0000_s1026" type="#_x0000_t88" alt="Titel: Klammer 1 - Beschreibung: Klammer über die Angaben zur Umlage mit folgendem Pfeil zur Aufteilung in ihre Bestandteile" style="position:absolute;left:0;text-align:left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" o:allowincell="f" strokecolor="gray"/>
              </w:pic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9E3E8ED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6BAB5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1898B08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4B9CE7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3187E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36EA3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6387830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AF47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627C9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175141C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565D1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E49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79EF62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5710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2053B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BD272C3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6781B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E7E66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2B7EDB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B892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0189475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A832BA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2E64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E4E92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DDD4F8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896F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8CC76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5C9EE8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D017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02AB8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FC701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65CE4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A7F13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4CEC54D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41B1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35482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1EFCF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1BDAFA6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AC417A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0FCB64C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08E56E8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29FE876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B74100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5E971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4A57A9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3B5C1D2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7D6A95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12B88C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5E2C3F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3C2FBBD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BA5D401" w14:textId="77777777" w:rsidR="00D46B71" w:rsidRPr="00C33C0C" w:rsidRDefault="00F4238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w:pict w14:anchorId="645CA589">
                <v:line id="Line 123" o:spid="_x0000_s1031" alt="Titel: Pfeil 4 - Beschreibung: gibt an, wohin der ermittelte Betrag der Umlage übertragen werdern soll" style="position:absolute;left:0;text-align:lef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Mep3s10AgAAtwQAAA4AAAAAAAAA&#10;AAAAAAAALgIAAGRycy9lMm9Eb2MueG1sUEsBAi0AFAAGAAgAAAAhAIZdIH7cAAAACQEAAA8AAAAA&#10;AAAAAAAAAAAAzgQAAGRycy9kb3ducmV2LnhtbFBLBQYAAAAABAAEAPMAAADXBQAAAAA=&#10;" o:allowincell="f" strokecolor="gray">
                  <v:stroke endarrow="block"/>
                </v:line>
              </w:pict>
            </w:r>
          </w:p>
        </w:tc>
      </w:tr>
      <w:tr w:rsidR="00D46B71" w:rsidRPr="00C33C0C" w14:paraId="4DC4800E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403F2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684ED9F8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7189B5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BC9874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3180B7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23DFDE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503D5C" w14:textId="77777777" w:rsidR="00D46B71" w:rsidRPr="00C33C0C" w:rsidRDefault="00F4238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w:pict w14:anchorId="5147687D">
                <v:shape id="AutoShape 127" o:spid="_x0000_s1030" type="#_x0000_t88" alt="Titel: Klammer 2 - Beschreibung: zeigt den Bereich an, in dem die Umlagekosten aufgeteilt werden sollen" style="position:absolute;left:0;text-align:left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" adj="1810" strokecolor="gray"/>
              </w:pic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5F32B6C2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0D007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D8D63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9EB9C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4A9B6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38A58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5CDDB1E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9A096B" w14:textId="77777777" w:rsidR="00D46B71" w:rsidRPr="00C33C0C" w:rsidRDefault="00F4238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w:pict w14:anchorId="3B805695">
                <v:line id="Line 128" o:spid="_x0000_s1029" alt="Titel: Pfeilstück 3 - Beschreibung: letzter Pfeilteil mit Pfeilspitze zeigt auf Tabelle Zusammensetzung der Umlagen" style="position:absolute;left:0;text-align:lef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" strokecolor="gray">
                  <v:stroke endarrow="block"/>
                  <w10:wrap anchory="margin"/>
                </v:line>
              </w:pic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6818A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867CC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6DF4B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53396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CC743F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5BD84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85E9F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6DD3C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62E0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4C3CF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53A70AD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9499E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E05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55EFC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DD93E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806F4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317D481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01944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A27CA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95CF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4AA10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11B34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A8D5AF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44042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4A39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0CC110E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E8742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BDBB2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793EC4C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B2F41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4B05B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2267A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145DC66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0EE6C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B7F87E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22C4ED6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7D3D3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244AF8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C91357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BCB3C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7748BC7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731AC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6D69C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12E91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00D8C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2D403E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A5D8D5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77C342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2E98E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548B8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8445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A5E05C5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10222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9FBBB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3F8BE2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7930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41C285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D0348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A7BA1B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A4B02A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4C17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9F4C33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3B03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F1620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DE1460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B2C0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8B03B0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191E2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4A58B6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2F0C96B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487E6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269CBA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57347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3685334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043494E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0FEAA3F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5FC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A9B9E8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01AA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EACF3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1CF9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5EA856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1C84E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230A5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0EB4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D1F99A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C9E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178A42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1FD720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0C8CB59A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5D04AD7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568B2A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258885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F3545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EF7A1BD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952BA8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7FBE52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B50E95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FD25D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40A1C6C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212BDAA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15CB5D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35DF61D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55B8F13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30A6D6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1EA6CF17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402E8AB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EA4ADA7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00635CA8" w14:textId="77777777" w:rsidR="00D46B71" w:rsidRPr="0081723D" w:rsidRDefault="00F42381" w:rsidP="00C33C0C">
      <w:r>
        <w:rPr>
          <w:bCs/>
          <w:noProof/>
          <w:sz w:val="18"/>
          <w:szCs w:val="18"/>
        </w:rPr>
        <w:pict w14:anchorId="45865D6F">
          <v:line id="Line 124" o:spid="_x0000_s1028" alt="Titel: Pfeil Mittelteil - Beschreibung: Mittelteil des Pfeils für die Aufteilung der Umlagen" style="position:absolute;left:0;text-align:left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" o:allowincell="f" strokecolor="gray"/>
        </w:pict>
      </w:r>
      <w:r>
        <w:rPr>
          <w:bCs/>
          <w:noProof/>
          <w:sz w:val="18"/>
          <w:szCs w:val="18"/>
        </w:rPr>
        <w:pict w14:anchorId="4EBB33DB">
          <v:line id="Line 126" o:spid="_x0000_s1027" alt="Titel: Pfeilteil 1 - Beschreibung: Beginn des Pfeils für die Aufteilung der Umlagen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" o:allowincell="f" strokecolor="gray"/>
        </w:pic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84568" w14:textId="77777777" w:rsidR="007D6F38" w:rsidRDefault="007D6F38">
      <w:r>
        <w:separator/>
      </w:r>
    </w:p>
    <w:p w14:paraId="2F7B4CEC" w14:textId="77777777" w:rsidR="007D6F38" w:rsidRDefault="007D6F38"/>
    <w:p w14:paraId="2842BEAC" w14:textId="77777777" w:rsidR="007D6F38" w:rsidRDefault="007D6F38"/>
    <w:p w14:paraId="23998FA9" w14:textId="77777777" w:rsidR="007D6F38" w:rsidRDefault="007D6F38"/>
    <w:p w14:paraId="552906F2" w14:textId="77777777" w:rsidR="007D6F38" w:rsidRDefault="007D6F38"/>
    <w:p w14:paraId="21FC4B1E" w14:textId="77777777" w:rsidR="007D6F38" w:rsidRDefault="007D6F38"/>
  </w:endnote>
  <w:endnote w:type="continuationSeparator" w:id="0">
    <w:p w14:paraId="69837045" w14:textId="77777777" w:rsidR="007D6F38" w:rsidRDefault="007D6F38">
      <w:r>
        <w:continuationSeparator/>
      </w:r>
    </w:p>
    <w:p w14:paraId="72770997" w14:textId="77777777" w:rsidR="007D6F38" w:rsidRDefault="007D6F38"/>
    <w:p w14:paraId="5BB7CFBA" w14:textId="77777777" w:rsidR="007D6F38" w:rsidRDefault="007D6F38"/>
    <w:p w14:paraId="35A905BC" w14:textId="77777777" w:rsidR="007D6F38" w:rsidRDefault="007D6F38"/>
    <w:p w14:paraId="304DDE1B" w14:textId="77777777" w:rsidR="007D6F38" w:rsidRDefault="007D6F38"/>
    <w:p w14:paraId="364E7F5C" w14:textId="77777777" w:rsidR="007D6F38" w:rsidRDefault="007D6F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F42381" w:rsidRPr="00D6072E" w14:paraId="4BA30514" w14:textId="77777777" w:rsidTr="00F42381">
      <w:trPr>
        <w:cantSplit/>
        <w:trHeight w:hRule="exact" w:val="397"/>
      </w:trPr>
      <w:tc>
        <w:tcPr>
          <w:tcW w:w="1440" w:type="dxa"/>
          <w:vAlign w:val="center"/>
        </w:tcPr>
        <w:p w14:paraId="299170D9" w14:textId="77777777" w:rsidR="00F42381" w:rsidRPr="00D6072E" w:rsidRDefault="00F4238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806BEB6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A501B" w14:textId="77777777" w:rsidR="007D6F38" w:rsidRDefault="007D6F38">
      <w:r>
        <w:separator/>
      </w:r>
    </w:p>
    <w:p w14:paraId="2DA006BC" w14:textId="77777777" w:rsidR="007D6F38" w:rsidRDefault="007D6F38"/>
    <w:p w14:paraId="6F2F157D" w14:textId="77777777" w:rsidR="007D6F38" w:rsidRDefault="007D6F38"/>
    <w:p w14:paraId="7C584947" w14:textId="77777777" w:rsidR="007D6F38" w:rsidRDefault="007D6F38"/>
  </w:footnote>
  <w:footnote w:type="continuationSeparator" w:id="0">
    <w:p w14:paraId="3AC4554C" w14:textId="77777777" w:rsidR="007D6F38" w:rsidRDefault="007D6F38">
      <w:r>
        <w:continuationSeparator/>
      </w:r>
    </w:p>
    <w:p w14:paraId="1909281E" w14:textId="77777777" w:rsidR="007D6F38" w:rsidRDefault="007D6F38"/>
    <w:p w14:paraId="0F54C2C5" w14:textId="77777777" w:rsidR="007D6F38" w:rsidRDefault="007D6F38"/>
    <w:p w14:paraId="41C0B810" w14:textId="77777777" w:rsidR="007D6F38" w:rsidRDefault="007D6F38"/>
    <w:p w14:paraId="19621601" w14:textId="77777777" w:rsidR="007D6F38" w:rsidRDefault="007D6F38"/>
    <w:p w14:paraId="62F2F62F" w14:textId="77777777" w:rsidR="007D6F38" w:rsidRDefault="007D6F38"/>
  </w:footnote>
  <w:footnote w:id="1">
    <w:p w14:paraId="2FA7236C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7EA24" w14:textId="77777777" w:rsidR="007D6F38" w:rsidRDefault="007D6F38"/>
  <w:p w14:paraId="07BE44AB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8B2EB" w14:textId="77777777" w:rsidR="007D6F38" w:rsidRDefault="007D6F38" w:rsidP="00046C8E">
    <w:pPr>
      <w:pStyle w:val="Kopfzeile"/>
    </w:pPr>
    <w:r>
      <w:t>222</w:t>
    </w:r>
  </w:p>
  <w:p w14:paraId="4A34C254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12426708">
    <w:abstractNumId w:val="1"/>
  </w:num>
  <w:num w:numId="2" w16cid:durableId="1768035616">
    <w:abstractNumId w:val="5"/>
  </w:num>
  <w:num w:numId="3" w16cid:durableId="1567717562">
    <w:abstractNumId w:val="7"/>
  </w:num>
  <w:num w:numId="4" w16cid:durableId="1609586679">
    <w:abstractNumId w:val="16"/>
  </w:num>
  <w:num w:numId="5" w16cid:durableId="1790933194">
    <w:abstractNumId w:val="9"/>
  </w:num>
  <w:num w:numId="6" w16cid:durableId="656300134">
    <w:abstractNumId w:val="3"/>
  </w:num>
  <w:num w:numId="7" w16cid:durableId="1392535451">
    <w:abstractNumId w:val="12"/>
  </w:num>
  <w:num w:numId="8" w16cid:durableId="176969171">
    <w:abstractNumId w:val="8"/>
  </w:num>
  <w:num w:numId="9" w16cid:durableId="135995914">
    <w:abstractNumId w:val="15"/>
  </w:num>
  <w:num w:numId="10" w16cid:durableId="534738760">
    <w:abstractNumId w:val="4"/>
  </w:num>
  <w:num w:numId="11" w16cid:durableId="1260869839">
    <w:abstractNumId w:val="11"/>
  </w:num>
  <w:num w:numId="12" w16cid:durableId="2025134798">
    <w:abstractNumId w:val="11"/>
  </w:num>
  <w:num w:numId="13" w16cid:durableId="575015611">
    <w:abstractNumId w:val="11"/>
  </w:num>
  <w:num w:numId="14" w16cid:durableId="1573464418">
    <w:abstractNumId w:val="11"/>
  </w:num>
  <w:num w:numId="15" w16cid:durableId="669866180">
    <w:abstractNumId w:val="11"/>
  </w:num>
  <w:num w:numId="16" w16cid:durableId="269902350">
    <w:abstractNumId w:val="2"/>
  </w:num>
  <w:num w:numId="17" w16cid:durableId="1095714445">
    <w:abstractNumId w:val="2"/>
  </w:num>
  <w:num w:numId="18" w16cid:durableId="1799031389">
    <w:abstractNumId w:val="14"/>
  </w:num>
  <w:num w:numId="19" w16cid:durableId="1766806804">
    <w:abstractNumId w:val="13"/>
  </w:num>
  <w:num w:numId="20" w16cid:durableId="92550963">
    <w:abstractNumId w:val="10"/>
  </w:num>
  <w:num w:numId="21" w16cid:durableId="609774903">
    <w:abstractNumId w:val="6"/>
  </w:num>
  <w:num w:numId="22" w16cid:durableId="862789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4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46C8E"/>
    <w:rsid w:val="00057A27"/>
    <w:rsid w:val="0006675C"/>
    <w:rsid w:val="00081305"/>
    <w:rsid w:val="000848E7"/>
    <w:rsid w:val="000A42AA"/>
    <w:rsid w:val="000A684F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21939"/>
    <w:rsid w:val="002517FD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405F6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3711"/>
    <w:rsid w:val="00500C2B"/>
    <w:rsid w:val="00520D3B"/>
    <w:rsid w:val="005333C9"/>
    <w:rsid w:val="00553C4B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A3215"/>
    <w:rsid w:val="009A33B4"/>
    <w:rsid w:val="009C14BE"/>
    <w:rsid w:val="009D4494"/>
    <w:rsid w:val="00A00872"/>
    <w:rsid w:val="00A142AD"/>
    <w:rsid w:val="00A5084B"/>
    <w:rsid w:val="00A72E8A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48C4"/>
    <w:rsid w:val="00E85EBB"/>
    <w:rsid w:val="00EA10EB"/>
    <w:rsid w:val="00EC3B1B"/>
    <w:rsid w:val="00EC7AED"/>
    <w:rsid w:val="00F133C2"/>
    <w:rsid w:val="00F15903"/>
    <w:rsid w:val="00F173FA"/>
    <w:rsid w:val="00F21669"/>
    <w:rsid w:val="00F32C49"/>
    <w:rsid w:val="00F42381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74890236"/>
  <w15:docId w15:val="{3DA15912-53A2-4A5A-9956-003EBB1A5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374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Christel Janning</cp:lastModifiedBy>
  <cp:revision>3</cp:revision>
  <cp:lastPrinted>2026-07-21T12:14:00Z</cp:lastPrinted>
  <dcterms:created xsi:type="dcterms:W3CDTF">2020-02-04T10:43:00Z</dcterms:created>
  <dcterms:modified xsi:type="dcterms:W3CDTF">2026-07-21T12:14:00Z</dcterms:modified>
</cp:coreProperties>
</file>